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12E9C" w14:textId="77777777" w:rsidR="00374070" w:rsidRDefault="00374070" w:rsidP="003740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TOMLYN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0D5D5B1" w14:textId="77777777" w:rsidR="00374070" w:rsidRDefault="00374070" w:rsidP="00374070">
      <w:pPr>
        <w:rPr>
          <w:rFonts w:ascii="Times New Roman" w:hAnsi="Times New Roman" w:cs="Times New Roman"/>
        </w:rPr>
      </w:pPr>
    </w:p>
    <w:p w14:paraId="7673918F" w14:textId="77777777" w:rsidR="00374070" w:rsidRDefault="00374070" w:rsidP="00374070">
      <w:pPr>
        <w:rPr>
          <w:rFonts w:ascii="Times New Roman" w:hAnsi="Times New Roman" w:cs="Times New Roman"/>
        </w:rPr>
      </w:pPr>
    </w:p>
    <w:p w14:paraId="4AA41CE0" w14:textId="77777777" w:rsidR="00374070" w:rsidRDefault="00374070" w:rsidP="003740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Rote of </w:t>
      </w:r>
      <w:proofErr w:type="spellStart"/>
      <w:r>
        <w:rPr>
          <w:rFonts w:ascii="Times New Roman" w:hAnsi="Times New Roman" w:cs="Times New Roman"/>
        </w:rPr>
        <w:t>Wyberton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14F49605" w14:textId="77777777" w:rsidR="00374070" w:rsidRDefault="00374070" w:rsidP="003740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Lincolnshire(q.v.).</w:t>
      </w:r>
    </w:p>
    <w:p w14:paraId="062BECBA" w14:textId="77777777" w:rsidR="00374070" w:rsidRDefault="00374070" w:rsidP="003740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E2543CE" w14:textId="77777777" w:rsidR="00374070" w:rsidRDefault="00374070" w:rsidP="00374070">
      <w:pPr>
        <w:rPr>
          <w:rFonts w:ascii="Times New Roman" w:hAnsi="Times New Roman" w:cs="Times New Roman"/>
        </w:rPr>
      </w:pPr>
    </w:p>
    <w:p w14:paraId="56A7246E" w14:textId="77777777" w:rsidR="00374070" w:rsidRDefault="00374070" w:rsidP="00374070">
      <w:pPr>
        <w:rPr>
          <w:rFonts w:ascii="Times New Roman" w:hAnsi="Times New Roman" w:cs="Times New Roman"/>
        </w:rPr>
      </w:pPr>
    </w:p>
    <w:p w14:paraId="652D6DB2" w14:textId="77777777" w:rsidR="00374070" w:rsidRDefault="00374070" w:rsidP="003740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2019</w:t>
      </w:r>
    </w:p>
    <w:p w14:paraId="3BEA88C2" w14:textId="77777777" w:rsidR="006B2F86" w:rsidRPr="00E71FC3" w:rsidRDefault="003740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F9236" w14:textId="77777777" w:rsidR="00374070" w:rsidRDefault="00374070" w:rsidP="00E71FC3">
      <w:r>
        <w:separator/>
      </w:r>
    </w:p>
  </w:endnote>
  <w:endnote w:type="continuationSeparator" w:id="0">
    <w:p w14:paraId="51DEAD63" w14:textId="77777777" w:rsidR="00374070" w:rsidRDefault="003740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4D4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D4183" w14:textId="77777777" w:rsidR="00374070" w:rsidRDefault="00374070" w:rsidP="00E71FC3">
      <w:r>
        <w:separator/>
      </w:r>
    </w:p>
  </w:footnote>
  <w:footnote w:type="continuationSeparator" w:id="0">
    <w:p w14:paraId="6170BAEA" w14:textId="77777777" w:rsidR="00374070" w:rsidRDefault="003740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70"/>
    <w:rsid w:val="001A7C09"/>
    <w:rsid w:val="0037407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0C68A"/>
  <w15:chartTrackingRefBased/>
  <w15:docId w15:val="{55128608-3953-4744-98DB-764E7F1F0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07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2019-02-24T19:42:00Z</dcterms:created>
  <dcterms:modified xsi:type="dcterms:W3CDTF">2019-02-24T19:42:00Z</dcterms:modified>
</cp:coreProperties>
</file>